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3BFEB" w14:textId="77777777" w:rsidR="006D115A" w:rsidRDefault="006D115A" w:rsidP="006D11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BATE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52967E1A" w14:textId="77777777" w:rsidR="006D115A" w:rsidRDefault="006D115A" w:rsidP="006D11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72707C4A" w14:textId="77777777" w:rsidR="006D115A" w:rsidRDefault="006D115A" w:rsidP="006D11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5D22B5" w14:textId="77777777" w:rsidR="006D115A" w:rsidRDefault="006D115A" w:rsidP="006D11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097575" w14:textId="77777777" w:rsidR="006D115A" w:rsidRDefault="006D115A" w:rsidP="006D11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1478</w:t>
      </w:r>
      <w:r>
        <w:rPr>
          <w:rFonts w:ascii="Times New Roman" w:hAnsi="Times New Roman" w:cs="Times New Roman"/>
          <w:sz w:val="24"/>
          <w:szCs w:val="24"/>
        </w:rPr>
        <w:tab/>
        <w:t xml:space="preserve">He became apprenticed to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Elismere</w:t>
      </w:r>
      <w:proofErr w:type="spellEnd"/>
      <w:r>
        <w:rPr>
          <w:rFonts w:ascii="Times New Roman" w:hAnsi="Times New Roman" w:cs="Times New Roman"/>
          <w:sz w:val="24"/>
          <w:szCs w:val="24"/>
        </w:rPr>
        <w:t>, cutler(q.v.).</w:t>
      </w:r>
    </w:p>
    <w:p w14:paraId="35EC0570" w14:textId="77777777" w:rsidR="006D115A" w:rsidRDefault="006D115A" w:rsidP="006D11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3A995DF3" w14:textId="77777777" w:rsidR="006D115A" w:rsidRDefault="006D115A" w:rsidP="006D11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B5F8F6" w14:textId="77777777" w:rsidR="006D115A" w:rsidRDefault="006D115A" w:rsidP="006D11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1CCC5B" w14:textId="77777777" w:rsidR="006D115A" w:rsidRDefault="006D115A" w:rsidP="006D11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April 2022</w:t>
      </w:r>
    </w:p>
    <w:p w14:paraId="17CA553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E449D" w14:textId="77777777" w:rsidR="006D115A" w:rsidRDefault="006D115A" w:rsidP="009139A6">
      <w:r>
        <w:separator/>
      </w:r>
    </w:p>
  </w:endnote>
  <w:endnote w:type="continuationSeparator" w:id="0">
    <w:p w14:paraId="5D6432F1" w14:textId="77777777" w:rsidR="006D115A" w:rsidRDefault="006D115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7DED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F0A5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DFE4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43609" w14:textId="77777777" w:rsidR="006D115A" w:rsidRDefault="006D115A" w:rsidP="009139A6">
      <w:r>
        <w:separator/>
      </w:r>
    </w:p>
  </w:footnote>
  <w:footnote w:type="continuationSeparator" w:id="0">
    <w:p w14:paraId="12BBE46E" w14:textId="77777777" w:rsidR="006D115A" w:rsidRDefault="006D115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6D15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2BCF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33E8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15A"/>
    <w:rsid w:val="000666E0"/>
    <w:rsid w:val="002510B7"/>
    <w:rsid w:val="005C130B"/>
    <w:rsid w:val="006D115A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013DD"/>
  <w15:chartTrackingRefBased/>
  <w15:docId w15:val="{DB1E1E77-99BD-40E7-BABC-7C41643D0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2022-05-05T19:31:00Z</dcterms:created>
  <dcterms:modified xsi:type="dcterms:W3CDTF">2022-05-05T19:32:00Z</dcterms:modified>
</cp:coreProperties>
</file>